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6BB" w:rsidRDefault="00E806BB" w:rsidP="00CF7299">
      <w:pPr>
        <w:rPr>
          <w:rFonts w:ascii="Hand writing Mutlu" w:hAnsi="Hand writing Mutlu"/>
          <w:b/>
        </w:rPr>
      </w:pPr>
    </w:p>
    <w:p w:rsidR="00E806BB" w:rsidRDefault="00E806BB" w:rsidP="00CF7299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Adı Soyadı: </w:t>
      </w:r>
      <w:r>
        <w:rPr>
          <w:b/>
        </w:rPr>
        <w:t>……………………</w:t>
      </w:r>
      <w:r>
        <w:rPr>
          <w:rFonts w:ascii="Hand writing Mutlu" w:hAnsi="Hand writing Mutlu"/>
          <w:b/>
        </w:rPr>
        <w:t>.</w:t>
      </w:r>
    </w:p>
    <w:p w:rsidR="00E806BB" w:rsidRDefault="00E806BB" w:rsidP="007F7A6A">
      <w:pPr>
        <w:jc w:val="center"/>
        <w:rPr>
          <w:rFonts w:ascii="Hand writing Mutlu" w:hAnsi="Hand writing Mutlu"/>
          <w:b/>
        </w:rPr>
      </w:pPr>
    </w:p>
    <w:p w:rsidR="00E806BB" w:rsidRPr="00CF7299" w:rsidRDefault="00E806BB" w:rsidP="007F7A6A">
      <w:pPr>
        <w:jc w:val="center"/>
        <w:rPr>
          <w:rFonts w:ascii="Hand writing Mutlu" w:hAnsi="Hand writing Mutlu"/>
          <w:b/>
        </w:rPr>
      </w:pPr>
      <w:r w:rsidRPr="00CF7299">
        <w:rPr>
          <w:rFonts w:ascii="Hand writing Mutlu" w:hAnsi="Hand writing Mutlu"/>
          <w:b/>
        </w:rPr>
        <w:t xml:space="preserve">3/A SINIFI GÖRSEL SANATLAR DERSİ PERFORMANS </w:t>
      </w:r>
      <w:r>
        <w:rPr>
          <w:rFonts w:ascii="Hand writing Mutlu" w:hAnsi="Hand writing Mutlu"/>
          <w:b/>
        </w:rPr>
        <w:t>ÖDEVİ</w:t>
      </w:r>
    </w:p>
    <w:tbl>
      <w:tblPr>
        <w:tblW w:w="1044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3"/>
        <w:gridCol w:w="1265"/>
        <w:gridCol w:w="2185"/>
        <w:gridCol w:w="1686"/>
        <w:gridCol w:w="3711"/>
      </w:tblGrid>
      <w:tr w:rsidR="00E806BB" w:rsidRPr="00C416CB">
        <w:tc>
          <w:tcPr>
            <w:tcW w:w="1573" w:type="dxa"/>
          </w:tcPr>
          <w:p w:rsidR="00E806BB" w:rsidRPr="00CF7299" w:rsidRDefault="00E806BB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İÇERİK</w:t>
            </w:r>
          </w:p>
          <w:p w:rsidR="00E806BB" w:rsidRPr="00CF7299" w:rsidRDefault="00E806BB" w:rsidP="00D2081D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254" w:type="dxa"/>
          </w:tcPr>
          <w:p w:rsidR="00E806BB" w:rsidRPr="00CF7299" w:rsidRDefault="00E806BB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SINIF DÜZEYİ</w:t>
            </w:r>
          </w:p>
        </w:tc>
        <w:tc>
          <w:tcPr>
            <w:tcW w:w="2192" w:type="dxa"/>
          </w:tcPr>
          <w:p w:rsidR="00E806BB" w:rsidRPr="00CF7299" w:rsidRDefault="00E806BB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BEKLENEN BECERİLER</w:t>
            </w:r>
          </w:p>
        </w:tc>
        <w:tc>
          <w:tcPr>
            <w:tcW w:w="1693" w:type="dxa"/>
          </w:tcPr>
          <w:p w:rsidR="00E806BB" w:rsidRPr="00CF7299" w:rsidRDefault="00E806BB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 xml:space="preserve"> TESLİM TARİHİ</w:t>
            </w:r>
          </w:p>
        </w:tc>
        <w:tc>
          <w:tcPr>
            <w:tcW w:w="3728" w:type="dxa"/>
          </w:tcPr>
          <w:p w:rsidR="00E806BB" w:rsidRDefault="00E806BB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DEĞERLENDİRM</w:t>
            </w:r>
            <w:r>
              <w:rPr>
                <w:rFonts w:ascii="Hand writing Mutlu" w:hAnsi="Hand writing Mutlu"/>
              </w:rPr>
              <w:t>E</w:t>
            </w:r>
          </w:p>
          <w:p w:rsidR="00E806BB" w:rsidRPr="00CF7299" w:rsidRDefault="00E806BB" w:rsidP="00D2081D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ARACI</w:t>
            </w:r>
          </w:p>
        </w:tc>
      </w:tr>
      <w:tr w:rsidR="00E806BB" w:rsidRPr="00C416CB" w:rsidTr="006366D4">
        <w:trPr>
          <w:trHeight w:val="1448"/>
        </w:trPr>
        <w:tc>
          <w:tcPr>
            <w:tcW w:w="1573" w:type="dxa"/>
          </w:tcPr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</w:p>
          <w:p w:rsidR="00E806BB" w:rsidRPr="00CF7299" w:rsidRDefault="00E806BB" w:rsidP="00CF7299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Hand writing Mutlu" w:hAnsi="Hand writing Mutlu"/>
                <w:sz w:val="20"/>
                <w:szCs w:val="20"/>
              </w:rPr>
            </w:pPr>
            <w:r w:rsidRPr="00CF7299">
              <w:rPr>
                <w:rFonts w:ascii="Hand writing Mutlu" w:hAnsi="Hand writing Mutlu"/>
                <w:sz w:val="20"/>
                <w:szCs w:val="20"/>
              </w:rPr>
              <w:t>Hayalinizdeki çocuk parkının resmini yapma.</w:t>
            </w:r>
          </w:p>
        </w:tc>
        <w:tc>
          <w:tcPr>
            <w:tcW w:w="1254" w:type="dxa"/>
          </w:tcPr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</w:p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 xml:space="preserve">        3.sınıf</w:t>
            </w:r>
          </w:p>
        </w:tc>
        <w:tc>
          <w:tcPr>
            <w:tcW w:w="2192" w:type="dxa"/>
          </w:tcPr>
          <w:p w:rsidR="00E806BB" w:rsidRDefault="00E806BB" w:rsidP="00D2081D">
            <w:pPr>
              <w:rPr>
                <w:rFonts w:ascii="Hand writing Mutlu" w:hAnsi="Hand writing Mutlu"/>
              </w:rPr>
            </w:pPr>
          </w:p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Araştırma, inceleme, kaynakları etkili kullanma..</w:t>
            </w:r>
          </w:p>
        </w:tc>
        <w:tc>
          <w:tcPr>
            <w:tcW w:w="1693" w:type="dxa"/>
          </w:tcPr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</w:p>
          <w:p w:rsidR="00E806BB" w:rsidRPr="00CF7299" w:rsidRDefault="00E806BB" w:rsidP="00CF7299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728" w:type="dxa"/>
          </w:tcPr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</w:p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</w:p>
          <w:p w:rsidR="00E806BB" w:rsidRDefault="00E806BB" w:rsidP="00D2081D">
            <w:pPr>
              <w:rPr>
                <w:rFonts w:ascii="Hand writing Mutlu" w:hAnsi="Hand writing Mutlu"/>
              </w:rPr>
            </w:pPr>
          </w:p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Dereceli puanlama anahtarı</w:t>
            </w:r>
          </w:p>
        </w:tc>
      </w:tr>
    </w:tbl>
    <w:p w:rsidR="00E806BB" w:rsidRPr="00C416CB" w:rsidRDefault="00E806BB" w:rsidP="00D2081D"/>
    <w:tbl>
      <w:tblPr>
        <w:tblW w:w="1042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29"/>
      </w:tblGrid>
      <w:tr w:rsidR="00E806BB" w:rsidRPr="00C416CB" w:rsidTr="00CB21CE">
        <w:tc>
          <w:tcPr>
            <w:tcW w:w="10429" w:type="dxa"/>
          </w:tcPr>
          <w:p w:rsidR="00E806BB" w:rsidRPr="00834A45" w:rsidRDefault="00E806BB" w:rsidP="00D2081D">
            <w:pPr>
              <w:rPr>
                <w:rFonts w:ascii="Hand writing Mutlu" w:hAnsi="Hand writing Mutlu"/>
                <w:u w:val="single"/>
              </w:rPr>
            </w:pPr>
            <w:r w:rsidRPr="00834A45">
              <w:rPr>
                <w:rFonts w:ascii="Hand writing Mutlu" w:hAnsi="Hand writing Mutlu"/>
                <w:u w:val="single"/>
              </w:rPr>
              <w:t>Sevgili öğrenciler</w:t>
            </w:r>
          </w:p>
        </w:tc>
      </w:tr>
      <w:tr w:rsidR="00E806BB" w:rsidRPr="00C416CB" w:rsidTr="00CB21CE">
        <w:tc>
          <w:tcPr>
            <w:tcW w:w="10429" w:type="dxa"/>
          </w:tcPr>
          <w:p w:rsidR="00E806BB" w:rsidRPr="00CF7299" w:rsidRDefault="00E806BB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 xml:space="preserve">        Sizden; hayal gücünüzü kullanarak, hayalinizdeki çocuk parkını planlamanız ve görsellerle ifade etmeniz istenmektedir.</w:t>
            </w:r>
          </w:p>
        </w:tc>
      </w:tr>
    </w:tbl>
    <w:p w:rsidR="00E806BB" w:rsidRPr="00C416CB" w:rsidRDefault="00E806BB" w:rsidP="00D2081D"/>
    <w:tbl>
      <w:tblPr>
        <w:tblW w:w="1060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9"/>
      </w:tblGrid>
      <w:tr w:rsidR="00E806BB" w:rsidRPr="00C416CB" w:rsidTr="00CF7299">
        <w:trPr>
          <w:trHeight w:val="2511"/>
        </w:trPr>
        <w:tc>
          <w:tcPr>
            <w:tcW w:w="10609" w:type="dxa"/>
          </w:tcPr>
          <w:p w:rsidR="00E806BB" w:rsidRPr="00834A45" w:rsidRDefault="00E806BB" w:rsidP="00C416CB">
            <w:pPr>
              <w:rPr>
                <w:rFonts w:ascii="Hand writing Mutlu" w:hAnsi="Hand writing Mutlu"/>
                <w:u w:val="single"/>
              </w:rPr>
            </w:pPr>
            <w:r w:rsidRPr="00834A45">
              <w:rPr>
                <w:rFonts w:ascii="Hand writing Mutlu" w:hAnsi="Hand writing Mutlu"/>
                <w:u w:val="single"/>
              </w:rPr>
              <w:t>YÖNERGE:</w:t>
            </w:r>
          </w:p>
          <w:p w:rsidR="00E806BB" w:rsidRPr="00CF7299" w:rsidRDefault="00E806BB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Ödevinizle ilgili bir çalışma planı yapınız.</w:t>
            </w:r>
          </w:p>
          <w:p w:rsidR="00E806BB" w:rsidRPr="00CF7299" w:rsidRDefault="00E806BB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Ödevinizi hazırlarken ilgili meslek gruplarından kişilerle ve aile bireylerinizle görüş alış verişi yapınız.</w:t>
            </w:r>
          </w:p>
          <w:p w:rsidR="00E806BB" w:rsidRPr="00CF7299" w:rsidRDefault="00E806BB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İhtiyacınız olan malzemeleri listeleyiniz ve temin ediniz.</w:t>
            </w:r>
          </w:p>
          <w:p w:rsidR="00E806BB" w:rsidRPr="00CF7299" w:rsidRDefault="00E806BB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Çalışmanızda resim kağıdı kullanınız. Resmin boyutu en az 25x35 olsun. Çalışmanızı suluboya, yağlıboya, pastel ya da karakalem yapabilirsiniz.</w:t>
            </w:r>
          </w:p>
          <w:p w:rsidR="00E806BB" w:rsidRPr="00C416CB" w:rsidRDefault="00E806BB" w:rsidP="00CF7299">
            <w:pPr>
              <w:numPr>
                <w:ilvl w:val="0"/>
                <w:numId w:val="1"/>
              </w:numPr>
            </w:pPr>
            <w:r w:rsidRPr="00CF7299">
              <w:rPr>
                <w:rFonts w:ascii="Hand writing Mutlu" w:hAnsi="Hand writing Mutlu"/>
              </w:rPr>
              <w:t>Öncelikle taslak resmi çiziniz.</w:t>
            </w:r>
          </w:p>
        </w:tc>
      </w:tr>
    </w:tbl>
    <w:p w:rsidR="00E806BB" w:rsidRDefault="00E806BB" w:rsidP="00CF7299">
      <w:pPr>
        <w:jc w:val="center"/>
        <w:rPr>
          <w:rFonts w:ascii="Hand writing Mutlu" w:hAnsi="Hand writing Mutlu"/>
        </w:rPr>
      </w:pPr>
    </w:p>
    <w:p w:rsidR="00E806BB" w:rsidRDefault="00E806BB" w:rsidP="00CF7299">
      <w:pPr>
        <w:jc w:val="center"/>
        <w:rPr>
          <w:rFonts w:ascii="Hand writing Mutlu" w:hAnsi="Hand writing Mutlu"/>
        </w:rPr>
      </w:pPr>
    </w:p>
    <w:p w:rsidR="00E806BB" w:rsidRDefault="00E806BB" w:rsidP="00CF7299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DERECELİ PUANLAMA ANAHTARI</w:t>
      </w:r>
    </w:p>
    <w:p w:rsidR="00E806BB" w:rsidRDefault="00E806BB" w:rsidP="00CF7299">
      <w:pPr>
        <w:jc w:val="center"/>
        <w:rPr>
          <w:rFonts w:ascii="Hand writing Mutlu" w:hAnsi="Hand writing Mutlu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8"/>
        <w:gridCol w:w="1080"/>
        <w:gridCol w:w="900"/>
        <w:gridCol w:w="900"/>
        <w:gridCol w:w="900"/>
      </w:tblGrid>
      <w:tr w:rsidR="00E806BB" w:rsidTr="0009237D">
        <w:trPr>
          <w:trHeight w:val="256"/>
        </w:trPr>
        <w:tc>
          <w:tcPr>
            <w:tcW w:w="6408" w:type="dxa"/>
            <w:vMerge w:val="restart"/>
            <w:tcBorders>
              <w:top w:val="single" w:sz="8" w:space="0" w:color="auto"/>
            </w:tcBorders>
            <w:vAlign w:val="center"/>
          </w:tcPr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</w:rPr>
              <w:t>ÖLÇÜTLER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</w:tcBorders>
            <w:vAlign w:val="center"/>
          </w:tcPr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</w:rPr>
              <w:t>PUANLAR</w:t>
            </w:r>
          </w:p>
        </w:tc>
      </w:tr>
      <w:tr w:rsidR="00E806BB" w:rsidTr="0009237D">
        <w:trPr>
          <w:trHeight w:val="406"/>
        </w:trPr>
        <w:tc>
          <w:tcPr>
            <w:tcW w:w="6408" w:type="dxa"/>
            <w:vMerge/>
            <w:tcBorders>
              <w:top w:val="single" w:sz="8" w:space="0" w:color="auto"/>
            </w:tcBorders>
            <w:vAlign w:val="center"/>
          </w:tcPr>
          <w:p w:rsidR="00E806BB" w:rsidRPr="0009237D" w:rsidRDefault="00E806BB" w:rsidP="0090615B">
            <w:pPr>
              <w:rPr>
                <w:rFonts w:ascii="Hand writing Mutlu" w:hAnsi="Hand writing Mutlu"/>
              </w:rPr>
            </w:pPr>
          </w:p>
        </w:tc>
        <w:tc>
          <w:tcPr>
            <w:tcW w:w="1080" w:type="dxa"/>
            <w:vAlign w:val="center"/>
          </w:tcPr>
          <w:p w:rsidR="00E806BB" w:rsidRPr="0009237D" w:rsidRDefault="00E806BB" w:rsidP="0009237D">
            <w:pPr>
              <w:ind w:left="308" w:hanging="308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Çok İyi</w:t>
            </w:r>
          </w:p>
          <w:p w:rsidR="00E806BB" w:rsidRPr="0009237D" w:rsidRDefault="00E806BB" w:rsidP="0009237D">
            <w:pPr>
              <w:ind w:left="308" w:hanging="308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center"/>
          </w:tcPr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İyi</w:t>
            </w:r>
          </w:p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3</w:t>
            </w:r>
          </w:p>
        </w:tc>
        <w:tc>
          <w:tcPr>
            <w:tcW w:w="900" w:type="dxa"/>
            <w:vAlign w:val="center"/>
          </w:tcPr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Orta</w:t>
            </w:r>
          </w:p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center"/>
          </w:tcPr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Zayıf</w:t>
            </w:r>
          </w:p>
          <w:p w:rsidR="00E806BB" w:rsidRPr="0009237D" w:rsidRDefault="00E806BB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1</w:t>
            </w:r>
          </w:p>
        </w:tc>
      </w:tr>
      <w:tr w:rsidR="00E806BB" w:rsidTr="0009237D">
        <w:trPr>
          <w:trHeight w:val="400"/>
        </w:trPr>
        <w:tc>
          <w:tcPr>
            <w:tcW w:w="6408" w:type="dxa"/>
          </w:tcPr>
          <w:p w:rsidR="00E806BB" w:rsidRPr="0009237D" w:rsidRDefault="00E806BB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Çalışma planı hazırladı. </w:t>
            </w:r>
            <w:r w:rsidRPr="0009237D">
              <w:rPr>
                <w:rFonts w:ascii="Hand writing Mutlu" w:hAnsi="Hand writing Mutlu"/>
              </w:rPr>
              <w:t xml:space="preserve">  </w:t>
            </w:r>
          </w:p>
        </w:tc>
        <w:tc>
          <w:tcPr>
            <w:tcW w:w="108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</w:tr>
      <w:tr w:rsidR="00E806BB" w:rsidTr="0009237D">
        <w:trPr>
          <w:trHeight w:val="391"/>
        </w:trPr>
        <w:tc>
          <w:tcPr>
            <w:tcW w:w="6408" w:type="dxa"/>
          </w:tcPr>
          <w:p w:rsidR="00E806BB" w:rsidRPr="0009237D" w:rsidRDefault="00E806BB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Çalışmasını yapmadan önce bilgi alışverişi yaptı. </w:t>
            </w:r>
          </w:p>
        </w:tc>
        <w:tc>
          <w:tcPr>
            <w:tcW w:w="108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</w:tr>
      <w:tr w:rsidR="00E806BB" w:rsidTr="007B3FFD">
        <w:trPr>
          <w:trHeight w:val="420"/>
        </w:trPr>
        <w:tc>
          <w:tcPr>
            <w:tcW w:w="6408" w:type="dxa"/>
          </w:tcPr>
          <w:p w:rsidR="00E806BB" w:rsidRPr="0009237D" w:rsidRDefault="00E806BB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Özgün bir çalışma yaptı. </w:t>
            </w:r>
          </w:p>
        </w:tc>
        <w:tc>
          <w:tcPr>
            <w:tcW w:w="108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</w:tr>
      <w:tr w:rsidR="00E806BB" w:rsidTr="007B3FFD">
        <w:trPr>
          <w:trHeight w:val="360"/>
        </w:trPr>
        <w:tc>
          <w:tcPr>
            <w:tcW w:w="6408" w:type="dxa"/>
          </w:tcPr>
          <w:p w:rsidR="00E806BB" w:rsidRDefault="00E806BB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Çalışmasını temizlik ve düzene uygun yaptı.</w:t>
            </w:r>
          </w:p>
        </w:tc>
        <w:tc>
          <w:tcPr>
            <w:tcW w:w="108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</w:tr>
      <w:tr w:rsidR="00E806BB" w:rsidTr="007B3FFD">
        <w:trPr>
          <w:trHeight w:val="315"/>
        </w:trPr>
        <w:tc>
          <w:tcPr>
            <w:tcW w:w="6408" w:type="dxa"/>
          </w:tcPr>
          <w:p w:rsidR="00E806BB" w:rsidRDefault="00E806BB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Çalışmayı zamanında bitirdi. </w:t>
            </w:r>
            <w:r w:rsidRPr="0009237D">
              <w:rPr>
                <w:rFonts w:ascii="Hand writing Mutlu" w:hAnsi="Hand writing Mutlu"/>
              </w:rPr>
              <w:t xml:space="preserve">  </w:t>
            </w:r>
          </w:p>
        </w:tc>
        <w:tc>
          <w:tcPr>
            <w:tcW w:w="108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</w:tr>
      <w:tr w:rsidR="00E806BB" w:rsidTr="0009237D">
        <w:trPr>
          <w:trHeight w:val="483"/>
        </w:trPr>
        <w:tc>
          <w:tcPr>
            <w:tcW w:w="6408" w:type="dxa"/>
          </w:tcPr>
          <w:p w:rsidR="00E806BB" w:rsidRPr="0009237D" w:rsidRDefault="00E806BB" w:rsidP="0090615B">
            <w:pPr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</w:rPr>
              <w:t>ALDIĞI PUAN</w:t>
            </w:r>
          </w:p>
        </w:tc>
        <w:tc>
          <w:tcPr>
            <w:tcW w:w="3780" w:type="dxa"/>
            <w:gridSpan w:val="4"/>
          </w:tcPr>
          <w:p w:rsidR="00E806BB" w:rsidRPr="0009237D" w:rsidRDefault="00E806BB" w:rsidP="0090615B">
            <w:pPr>
              <w:rPr>
                <w:rFonts w:ascii="Comic Sans MS" w:hAnsi="Comic Sans MS"/>
              </w:rPr>
            </w:pPr>
          </w:p>
        </w:tc>
      </w:tr>
      <w:tr w:rsidR="00E806BB" w:rsidTr="0009237D">
        <w:trPr>
          <w:trHeight w:val="400"/>
        </w:trPr>
        <w:tc>
          <w:tcPr>
            <w:tcW w:w="10188" w:type="dxa"/>
            <w:gridSpan w:val="5"/>
            <w:tcBorders>
              <w:bottom w:val="single" w:sz="8" w:space="0" w:color="auto"/>
            </w:tcBorders>
          </w:tcPr>
          <w:p w:rsidR="00E806BB" w:rsidRPr="0009237D" w:rsidRDefault="00E806BB" w:rsidP="0009237D">
            <w:pPr>
              <w:jc w:val="both"/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  <w:b/>
              </w:rPr>
              <w:t>PUAN NOTU :</w:t>
            </w:r>
            <w:r w:rsidRPr="0009237D">
              <w:rPr>
                <w:rFonts w:ascii="Hand writing Mutlu" w:hAnsi="Hand writing Mutlu"/>
              </w:rPr>
              <w:t xml:space="preserve"> (Aldığı Puan X </w:t>
            </w:r>
            <w:r>
              <w:rPr>
                <w:rFonts w:ascii="Hand writing Mutlu" w:hAnsi="Hand writing Mutlu"/>
              </w:rPr>
              <w:t>5</w:t>
            </w:r>
            <w:r w:rsidRPr="0009237D">
              <w:rPr>
                <w:rFonts w:ascii="Hand writing Mutlu" w:hAnsi="Hand writing Mutlu"/>
              </w:rPr>
              <w:t>)</w:t>
            </w:r>
          </w:p>
        </w:tc>
      </w:tr>
    </w:tbl>
    <w:p w:rsidR="00E806BB" w:rsidRPr="00CF7299" w:rsidRDefault="00E806BB" w:rsidP="00834A45">
      <w:pPr>
        <w:ind w:left="-360"/>
        <w:jc w:val="center"/>
        <w:rPr>
          <w:rFonts w:ascii="Hand writing Mutlu" w:hAnsi="Hand writing Mutlu"/>
        </w:rPr>
      </w:pPr>
    </w:p>
    <w:sectPr w:rsidR="00E806BB" w:rsidRPr="00CF7299" w:rsidSect="00834A45">
      <w:pgSz w:w="11906" w:h="16838"/>
      <w:pgMar w:top="567" w:right="1417" w:bottom="426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A196C"/>
    <w:multiLevelType w:val="hybridMultilevel"/>
    <w:tmpl w:val="D820DA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D54718"/>
    <w:multiLevelType w:val="hybridMultilevel"/>
    <w:tmpl w:val="C9A659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081D"/>
    <w:rsid w:val="00000396"/>
    <w:rsid w:val="00004999"/>
    <w:rsid w:val="00017DF1"/>
    <w:rsid w:val="00020F72"/>
    <w:rsid w:val="000252B6"/>
    <w:rsid w:val="00030DA6"/>
    <w:rsid w:val="0003108A"/>
    <w:rsid w:val="00034F5F"/>
    <w:rsid w:val="00036978"/>
    <w:rsid w:val="00043D7C"/>
    <w:rsid w:val="00052DFF"/>
    <w:rsid w:val="00060BA5"/>
    <w:rsid w:val="000705C0"/>
    <w:rsid w:val="00071294"/>
    <w:rsid w:val="00074141"/>
    <w:rsid w:val="000767BA"/>
    <w:rsid w:val="0009237D"/>
    <w:rsid w:val="000946EE"/>
    <w:rsid w:val="000A3753"/>
    <w:rsid w:val="000A5631"/>
    <w:rsid w:val="000B2ADA"/>
    <w:rsid w:val="000C15C3"/>
    <w:rsid w:val="000C7025"/>
    <w:rsid w:val="000D04DC"/>
    <w:rsid w:val="000D0FF7"/>
    <w:rsid w:val="000D429F"/>
    <w:rsid w:val="000E531E"/>
    <w:rsid w:val="000F4FB7"/>
    <w:rsid w:val="0010215B"/>
    <w:rsid w:val="001056C2"/>
    <w:rsid w:val="001078F2"/>
    <w:rsid w:val="00111554"/>
    <w:rsid w:val="00112FA0"/>
    <w:rsid w:val="0011311E"/>
    <w:rsid w:val="00117F40"/>
    <w:rsid w:val="00120916"/>
    <w:rsid w:val="0012308C"/>
    <w:rsid w:val="00124F44"/>
    <w:rsid w:val="00134C09"/>
    <w:rsid w:val="00142C55"/>
    <w:rsid w:val="00145AB3"/>
    <w:rsid w:val="00150925"/>
    <w:rsid w:val="00153FF0"/>
    <w:rsid w:val="00160254"/>
    <w:rsid w:val="00170DA0"/>
    <w:rsid w:val="00175A92"/>
    <w:rsid w:val="001839CC"/>
    <w:rsid w:val="00191DEA"/>
    <w:rsid w:val="00192C5F"/>
    <w:rsid w:val="001A3955"/>
    <w:rsid w:val="001B0B8D"/>
    <w:rsid w:val="001B4D10"/>
    <w:rsid w:val="001B4FC0"/>
    <w:rsid w:val="001C0FBD"/>
    <w:rsid w:val="001C3960"/>
    <w:rsid w:val="001C5223"/>
    <w:rsid w:val="001D69EB"/>
    <w:rsid w:val="001E1E3E"/>
    <w:rsid w:val="001E7C39"/>
    <w:rsid w:val="001F0184"/>
    <w:rsid w:val="001F58A9"/>
    <w:rsid w:val="001F77C1"/>
    <w:rsid w:val="00203285"/>
    <w:rsid w:val="00220E3C"/>
    <w:rsid w:val="00234E31"/>
    <w:rsid w:val="00242906"/>
    <w:rsid w:val="002446BC"/>
    <w:rsid w:val="00245D2E"/>
    <w:rsid w:val="002568BA"/>
    <w:rsid w:val="002609DC"/>
    <w:rsid w:val="00262523"/>
    <w:rsid w:val="00263723"/>
    <w:rsid w:val="00275134"/>
    <w:rsid w:val="00277E45"/>
    <w:rsid w:val="002815A0"/>
    <w:rsid w:val="00281883"/>
    <w:rsid w:val="00285A93"/>
    <w:rsid w:val="00286367"/>
    <w:rsid w:val="00286F79"/>
    <w:rsid w:val="002971D4"/>
    <w:rsid w:val="002A3AC8"/>
    <w:rsid w:val="002B287D"/>
    <w:rsid w:val="002B3113"/>
    <w:rsid w:val="002C0C56"/>
    <w:rsid w:val="002C77D3"/>
    <w:rsid w:val="002C7DD5"/>
    <w:rsid w:val="002D7514"/>
    <w:rsid w:val="002E20B3"/>
    <w:rsid w:val="002E25CE"/>
    <w:rsid w:val="002E3B35"/>
    <w:rsid w:val="002F2DBA"/>
    <w:rsid w:val="00300C50"/>
    <w:rsid w:val="00313D16"/>
    <w:rsid w:val="00322209"/>
    <w:rsid w:val="00323A95"/>
    <w:rsid w:val="003449DC"/>
    <w:rsid w:val="00360BB3"/>
    <w:rsid w:val="003632B1"/>
    <w:rsid w:val="00363CFA"/>
    <w:rsid w:val="003641E2"/>
    <w:rsid w:val="00394BC7"/>
    <w:rsid w:val="00396992"/>
    <w:rsid w:val="003A08B5"/>
    <w:rsid w:val="003A3E64"/>
    <w:rsid w:val="003B29C5"/>
    <w:rsid w:val="003B58F4"/>
    <w:rsid w:val="003B66DC"/>
    <w:rsid w:val="003D3131"/>
    <w:rsid w:val="003D5263"/>
    <w:rsid w:val="003E5073"/>
    <w:rsid w:val="003E6440"/>
    <w:rsid w:val="003F557E"/>
    <w:rsid w:val="003F6F96"/>
    <w:rsid w:val="00402BE5"/>
    <w:rsid w:val="004222F8"/>
    <w:rsid w:val="00423068"/>
    <w:rsid w:val="00446410"/>
    <w:rsid w:val="0044771C"/>
    <w:rsid w:val="00453799"/>
    <w:rsid w:val="004554C2"/>
    <w:rsid w:val="00455744"/>
    <w:rsid w:val="00461A2A"/>
    <w:rsid w:val="00464204"/>
    <w:rsid w:val="0046447F"/>
    <w:rsid w:val="004657A4"/>
    <w:rsid w:val="00465D71"/>
    <w:rsid w:val="004669A3"/>
    <w:rsid w:val="00470E52"/>
    <w:rsid w:val="00474DB3"/>
    <w:rsid w:val="00483E21"/>
    <w:rsid w:val="00491810"/>
    <w:rsid w:val="0049304F"/>
    <w:rsid w:val="00493B02"/>
    <w:rsid w:val="00494524"/>
    <w:rsid w:val="004B15B4"/>
    <w:rsid w:val="004B4441"/>
    <w:rsid w:val="004B63B6"/>
    <w:rsid w:val="004C1660"/>
    <w:rsid w:val="004C2575"/>
    <w:rsid w:val="004E0437"/>
    <w:rsid w:val="004E1648"/>
    <w:rsid w:val="004E6C33"/>
    <w:rsid w:val="00500B58"/>
    <w:rsid w:val="0052385A"/>
    <w:rsid w:val="00586B26"/>
    <w:rsid w:val="00590A28"/>
    <w:rsid w:val="0059182F"/>
    <w:rsid w:val="005A5C5E"/>
    <w:rsid w:val="005B750C"/>
    <w:rsid w:val="005C2C28"/>
    <w:rsid w:val="005D2067"/>
    <w:rsid w:val="005F3C32"/>
    <w:rsid w:val="005F4A3E"/>
    <w:rsid w:val="005F5632"/>
    <w:rsid w:val="005F6259"/>
    <w:rsid w:val="00614464"/>
    <w:rsid w:val="006317B6"/>
    <w:rsid w:val="006339A6"/>
    <w:rsid w:val="006339E0"/>
    <w:rsid w:val="0063539D"/>
    <w:rsid w:val="006366D4"/>
    <w:rsid w:val="00637EDE"/>
    <w:rsid w:val="00641064"/>
    <w:rsid w:val="00646835"/>
    <w:rsid w:val="006641C5"/>
    <w:rsid w:val="00665727"/>
    <w:rsid w:val="00673671"/>
    <w:rsid w:val="006738A3"/>
    <w:rsid w:val="006A1A31"/>
    <w:rsid w:val="006A6512"/>
    <w:rsid w:val="006B61F6"/>
    <w:rsid w:val="006D36EE"/>
    <w:rsid w:val="006F459C"/>
    <w:rsid w:val="006F7225"/>
    <w:rsid w:val="007059B5"/>
    <w:rsid w:val="00720033"/>
    <w:rsid w:val="00735CC8"/>
    <w:rsid w:val="00740509"/>
    <w:rsid w:val="00740DFF"/>
    <w:rsid w:val="00741FFE"/>
    <w:rsid w:val="0074242E"/>
    <w:rsid w:val="0075476B"/>
    <w:rsid w:val="007759F5"/>
    <w:rsid w:val="0078459F"/>
    <w:rsid w:val="007866F3"/>
    <w:rsid w:val="00790458"/>
    <w:rsid w:val="007935A5"/>
    <w:rsid w:val="007B3FFD"/>
    <w:rsid w:val="007C46F5"/>
    <w:rsid w:val="007D0C56"/>
    <w:rsid w:val="007E0809"/>
    <w:rsid w:val="007E4D34"/>
    <w:rsid w:val="007E5AA6"/>
    <w:rsid w:val="007F3AF0"/>
    <w:rsid w:val="007F5A81"/>
    <w:rsid w:val="007F63F9"/>
    <w:rsid w:val="007F6D05"/>
    <w:rsid w:val="007F7A6A"/>
    <w:rsid w:val="00801866"/>
    <w:rsid w:val="008040B4"/>
    <w:rsid w:val="00804755"/>
    <w:rsid w:val="00812F49"/>
    <w:rsid w:val="00820B61"/>
    <w:rsid w:val="00834A45"/>
    <w:rsid w:val="00841AA7"/>
    <w:rsid w:val="008454F3"/>
    <w:rsid w:val="00846ECD"/>
    <w:rsid w:val="00856809"/>
    <w:rsid w:val="00860D5F"/>
    <w:rsid w:val="008710A0"/>
    <w:rsid w:val="0087205A"/>
    <w:rsid w:val="008727A4"/>
    <w:rsid w:val="008B010C"/>
    <w:rsid w:val="008B3CCA"/>
    <w:rsid w:val="008B4186"/>
    <w:rsid w:val="008B6843"/>
    <w:rsid w:val="008B7DF1"/>
    <w:rsid w:val="008C512F"/>
    <w:rsid w:val="008C7A12"/>
    <w:rsid w:val="008D2E37"/>
    <w:rsid w:val="008E5E1F"/>
    <w:rsid w:val="008F38C7"/>
    <w:rsid w:val="00903046"/>
    <w:rsid w:val="0090615B"/>
    <w:rsid w:val="00907C88"/>
    <w:rsid w:val="00921A87"/>
    <w:rsid w:val="009257DF"/>
    <w:rsid w:val="009305F6"/>
    <w:rsid w:val="009421A0"/>
    <w:rsid w:val="009714E4"/>
    <w:rsid w:val="009822B3"/>
    <w:rsid w:val="0098533C"/>
    <w:rsid w:val="009A7937"/>
    <w:rsid w:val="009B443A"/>
    <w:rsid w:val="009C27AC"/>
    <w:rsid w:val="009C347A"/>
    <w:rsid w:val="009C6C18"/>
    <w:rsid w:val="009D1AE0"/>
    <w:rsid w:val="009D256A"/>
    <w:rsid w:val="009E759B"/>
    <w:rsid w:val="009F1C34"/>
    <w:rsid w:val="009F3121"/>
    <w:rsid w:val="00A051C9"/>
    <w:rsid w:val="00A0764E"/>
    <w:rsid w:val="00A07C48"/>
    <w:rsid w:val="00A21F1F"/>
    <w:rsid w:val="00A308F6"/>
    <w:rsid w:val="00A31B1E"/>
    <w:rsid w:val="00A3638A"/>
    <w:rsid w:val="00A4163C"/>
    <w:rsid w:val="00A440C4"/>
    <w:rsid w:val="00A544AE"/>
    <w:rsid w:val="00A55695"/>
    <w:rsid w:val="00A556F7"/>
    <w:rsid w:val="00A57B3A"/>
    <w:rsid w:val="00A736D4"/>
    <w:rsid w:val="00A85E6C"/>
    <w:rsid w:val="00A86E89"/>
    <w:rsid w:val="00A9293E"/>
    <w:rsid w:val="00AA64DC"/>
    <w:rsid w:val="00AB735C"/>
    <w:rsid w:val="00AC35D8"/>
    <w:rsid w:val="00AC52E5"/>
    <w:rsid w:val="00AC6C56"/>
    <w:rsid w:val="00AD25BA"/>
    <w:rsid w:val="00AE39C2"/>
    <w:rsid w:val="00AF0B6B"/>
    <w:rsid w:val="00AF2FB6"/>
    <w:rsid w:val="00AF3C52"/>
    <w:rsid w:val="00AF70A0"/>
    <w:rsid w:val="00B07A3D"/>
    <w:rsid w:val="00B07B24"/>
    <w:rsid w:val="00B20A5F"/>
    <w:rsid w:val="00B232E2"/>
    <w:rsid w:val="00B31A11"/>
    <w:rsid w:val="00B42B48"/>
    <w:rsid w:val="00B50583"/>
    <w:rsid w:val="00B52430"/>
    <w:rsid w:val="00B57B7B"/>
    <w:rsid w:val="00B72D18"/>
    <w:rsid w:val="00B76C32"/>
    <w:rsid w:val="00B80F62"/>
    <w:rsid w:val="00B81E9D"/>
    <w:rsid w:val="00B852ED"/>
    <w:rsid w:val="00BA51F5"/>
    <w:rsid w:val="00BA540A"/>
    <w:rsid w:val="00BB4A13"/>
    <w:rsid w:val="00BC1EF3"/>
    <w:rsid w:val="00BC23B2"/>
    <w:rsid w:val="00BC7D93"/>
    <w:rsid w:val="00BD0EC7"/>
    <w:rsid w:val="00BD6FFF"/>
    <w:rsid w:val="00BE3706"/>
    <w:rsid w:val="00BF2611"/>
    <w:rsid w:val="00C1243E"/>
    <w:rsid w:val="00C22E20"/>
    <w:rsid w:val="00C252E7"/>
    <w:rsid w:val="00C25706"/>
    <w:rsid w:val="00C27BA6"/>
    <w:rsid w:val="00C3164D"/>
    <w:rsid w:val="00C32CD9"/>
    <w:rsid w:val="00C4116A"/>
    <w:rsid w:val="00C416CB"/>
    <w:rsid w:val="00C439A8"/>
    <w:rsid w:val="00C578CC"/>
    <w:rsid w:val="00C62D68"/>
    <w:rsid w:val="00C67921"/>
    <w:rsid w:val="00C7198D"/>
    <w:rsid w:val="00C73CD3"/>
    <w:rsid w:val="00C75205"/>
    <w:rsid w:val="00CA122E"/>
    <w:rsid w:val="00CA2175"/>
    <w:rsid w:val="00CB0A86"/>
    <w:rsid w:val="00CB21CE"/>
    <w:rsid w:val="00CB53FB"/>
    <w:rsid w:val="00CE536B"/>
    <w:rsid w:val="00CF3943"/>
    <w:rsid w:val="00CF7299"/>
    <w:rsid w:val="00D0111E"/>
    <w:rsid w:val="00D020A9"/>
    <w:rsid w:val="00D117A3"/>
    <w:rsid w:val="00D119C2"/>
    <w:rsid w:val="00D2081D"/>
    <w:rsid w:val="00D213DF"/>
    <w:rsid w:val="00D25EDE"/>
    <w:rsid w:val="00D306F9"/>
    <w:rsid w:val="00D37294"/>
    <w:rsid w:val="00D51D50"/>
    <w:rsid w:val="00D6570D"/>
    <w:rsid w:val="00D66AB1"/>
    <w:rsid w:val="00D7320F"/>
    <w:rsid w:val="00D7557E"/>
    <w:rsid w:val="00D758F4"/>
    <w:rsid w:val="00D92F32"/>
    <w:rsid w:val="00D95C9B"/>
    <w:rsid w:val="00DA216C"/>
    <w:rsid w:val="00DA2737"/>
    <w:rsid w:val="00DB37FD"/>
    <w:rsid w:val="00DB7803"/>
    <w:rsid w:val="00DC43B7"/>
    <w:rsid w:val="00DC7E76"/>
    <w:rsid w:val="00DD64BB"/>
    <w:rsid w:val="00DE259D"/>
    <w:rsid w:val="00E022B1"/>
    <w:rsid w:val="00E03E48"/>
    <w:rsid w:val="00E24574"/>
    <w:rsid w:val="00E30C1F"/>
    <w:rsid w:val="00E40987"/>
    <w:rsid w:val="00E53E06"/>
    <w:rsid w:val="00E53F41"/>
    <w:rsid w:val="00E54182"/>
    <w:rsid w:val="00E61C94"/>
    <w:rsid w:val="00E6737B"/>
    <w:rsid w:val="00E76582"/>
    <w:rsid w:val="00E778F7"/>
    <w:rsid w:val="00E806BB"/>
    <w:rsid w:val="00E86EF5"/>
    <w:rsid w:val="00E9199F"/>
    <w:rsid w:val="00E94140"/>
    <w:rsid w:val="00EA44C5"/>
    <w:rsid w:val="00EA4703"/>
    <w:rsid w:val="00EB0E94"/>
    <w:rsid w:val="00EB3B03"/>
    <w:rsid w:val="00EC7D6B"/>
    <w:rsid w:val="00EE51B0"/>
    <w:rsid w:val="00EF5366"/>
    <w:rsid w:val="00EF68F9"/>
    <w:rsid w:val="00F04401"/>
    <w:rsid w:val="00F0500A"/>
    <w:rsid w:val="00F10A94"/>
    <w:rsid w:val="00F130DE"/>
    <w:rsid w:val="00F24ED0"/>
    <w:rsid w:val="00F35785"/>
    <w:rsid w:val="00F37F08"/>
    <w:rsid w:val="00F40E15"/>
    <w:rsid w:val="00F50167"/>
    <w:rsid w:val="00F54658"/>
    <w:rsid w:val="00F56279"/>
    <w:rsid w:val="00F62A4A"/>
    <w:rsid w:val="00F67252"/>
    <w:rsid w:val="00F73DD2"/>
    <w:rsid w:val="00F86FBA"/>
    <w:rsid w:val="00F92F3F"/>
    <w:rsid w:val="00F932CA"/>
    <w:rsid w:val="00FA0148"/>
    <w:rsid w:val="00FA4199"/>
    <w:rsid w:val="00FA59E6"/>
    <w:rsid w:val="00FB429E"/>
    <w:rsid w:val="00FC09CD"/>
    <w:rsid w:val="00FD1EA4"/>
    <w:rsid w:val="00FD765A"/>
    <w:rsid w:val="00FE03FC"/>
    <w:rsid w:val="00FE0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81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37E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37EDE"/>
    <w:pPr>
      <w:keepNext/>
      <w:jc w:val="both"/>
      <w:outlineLvl w:val="3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37EDE"/>
    <w:pPr>
      <w:keepNext/>
      <w:jc w:val="right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637EDE"/>
    <w:pPr>
      <w:keepNext/>
      <w:jc w:val="center"/>
      <w:outlineLvl w:val="7"/>
    </w:pPr>
    <w:rPr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37EDE"/>
    <w:pPr>
      <w:keepNext/>
      <w:jc w:val="both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366D4"/>
    <w:rPr>
      <w:rFonts w:ascii="Arial" w:hAnsi="Arial" w:cs="Arial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866F3"/>
    <w:rPr>
      <w:rFonts w:ascii="Calibri" w:hAnsi="Calibri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866F3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866F3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866F3"/>
    <w:rPr>
      <w:rFonts w:ascii="Cambria" w:hAnsi="Cambria" w:cs="Times New Roman"/>
    </w:rPr>
  </w:style>
  <w:style w:type="paragraph" w:styleId="BodyText">
    <w:name w:val="Body Text"/>
    <w:basedOn w:val="Normal"/>
    <w:link w:val="BodyTextChar"/>
    <w:uiPriority w:val="99"/>
    <w:rsid w:val="005F6259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866F3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C416C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74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</Pages>
  <Words>175</Words>
  <Characters>1002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İLİ                  : ANKARA</dc:title>
  <dc:subject/>
  <dc:creator>Habibe</dc:creator>
  <cp:keywords/>
  <dc:description/>
  <cp:lastModifiedBy>Canavar</cp:lastModifiedBy>
  <cp:revision>10</cp:revision>
  <dcterms:created xsi:type="dcterms:W3CDTF">2010-12-14T08:51:00Z</dcterms:created>
  <dcterms:modified xsi:type="dcterms:W3CDTF">2011-10-16T21:17:00Z</dcterms:modified>
</cp:coreProperties>
</file>